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29" w:rsidRDefault="003C5D29" w:rsidP="002A5603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3C5D29" w:rsidRDefault="003C5D29" w:rsidP="00913C98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3C5D29" w:rsidRPr="00DC222E" w:rsidRDefault="003C5D29" w:rsidP="00913C98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DC222E">
        <w:rPr>
          <w:rFonts w:ascii="Times New Roman" w:hAnsi="Times New Roman" w:cs="Times New Roman"/>
          <w:b/>
          <w:bCs/>
          <w:smallCaps/>
          <w:sz w:val="24"/>
          <w:szCs w:val="24"/>
          <w:lang w:eastAsia="ru-RU"/>
        </w:rPr>
        <w:t xml:space="preserve">Календарно-тематическое планирование </w:t>
      </w:r>
    </w:p>
    <w:p w:rsidR="003C5D29" w:rsidRPr="00DC222E" w:rsidRDefault="003C5D29" w:rsidP="00913C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5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5"/>
        <w:gridCol w:w="990"/>
        <w:gridCol w:w="1530"/>
        <w:gridCol w:w="1440"/>
        <w:gridCol w:w="3773"/>
        <w:gridCol w:w="3260"/>
        <w:gridCol w:w="3042"/>
      </w:tblGrid>
      <w:tr w:rsidR="003C5D29" w:rsidRPr="00A26EBF">
        <w:trPr>
          <w:trHeight w:val="728"/>
          <w:jc w:val="center"/>
        </w:trPr>
        <w:tc>
          <w:tcPr>
            <w:tcW w:w="545" w:type="dxa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90" w:type="dxa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30" w:type="dxa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40" w:type="dxa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773" w:type="dxa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3260" w:type="dxa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предметные</w:t>
            </w: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</w:t>
            </w: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042" w:type="dxa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3C5D29" w:rsidRPr="00A26EBF">
        <w:trPr>
          <w:trHeight w:val="284"/>
          <w:jc w:val="center"/>
        </w:trPr>
        <w:tc>
          <w:tcPr>
            <w:tcW w:w="14580" w:type="dxa"/>
            <w:gridSpan w:val="7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четверть (18 часов)</w:t>
            </w:r>
          </w:p>
        </w:tc>
      </w:tr>
      <w:tr w:rsidR="003C5D29" w:rsidRPr="00A26EBF">
        <w:trPr>
          <w:trHeight w:val="303"/>
          <w:jc w:val="center"/>
        </w:trPr>
        <w:tc>
          <w:tcPr>
            <w:tcW w:w="14580" w:type="dxa"/>
            <w:gridSpan w:val="7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«Земля и человечество» (9 часов)</w:t>
            </w: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+ 1 природная экскурсия из раздела «Родной край – часть большой страны» (по усмотрению учителя*)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</w:tcPr>
          <w:p w:rsidR="003C5D29" w:rsidRPr="00696244" w:rsidRDefault="003C5D29" w:rsidP="006962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глазами астронома.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Стартовая диагностика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введения в новую тему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тетрадь.Изучать по схеме строение Солнечной системы, перечислять планеты в правильной последовательности, моделировать строение Солнечной системы. Работать со взрослыми; находить в дополнительной литературе, Интернете научные сведения о Солнце и Солнечной системе, кометах, астероидах, готовить сообщения 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Объяснять значения слов: «астрономия», «астроном». Понимать учебную задачу урока и стремиться её выполнить.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мире с точки зрения астронома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информации из учебника. 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Работа в паре. Формулировать выводы из изученного материала, отвечать на итоговые вопросы и оценивать достижения на уроке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Планеты Солнечной системы.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Понимать учебную задачу урока и стремиться её выполнить. На основе схемы строения Солнечной системы характеризовать планеты, перечислять их в порядке увеличения и уменьшения размеров, осуществлять самопроверку. Различать планеты и их спутники. Анализироватьсхемы вращения Земли вокруг своей оси и обращения вокруг Солнца. Устанавливать причинно-следственные связи между движением Земли и сменой дня и ночи, сменой времён года. Работать со взрослыми: наблюдать луну невооружённым глазом и с помощью бинокля (телескопа). Извлекать из дополнительной литературы, Интернета информацию об исследованиях астрономов и готовить сообщения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Характеризовать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планеты Солнечной системы.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естественные спутники планет.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изучении планет астрономами, об особенностях движения Земли в космическом пространстве.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причины смены дня и ночи и времён года.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Моделировать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движение Земливокруг своей оси и вокруг Солнца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Моделирование объектов окружающего мира.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правила наблюдения звёздного неба.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созвездия: Малая Медведица, Большой Пёс, Телец.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звёзды: Полярная звезда, Сириус, Альдебаран, Плеяды – скопления звёзд в созвездии Тельца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Моделирование объектов окружающего мира. Выражение с достаточной полнотой и точностью своих мыслей в соответствии с задачами и условиями коммуникации. Сотрудничество с учителем и сверстниками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глобус и карту полушарий.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условные знаки на карте полушарий. Обсуждать значение глобуса и карт в жизни человечества. Составлять рассказ о географических объектах с помощью глобуса и карты полушарий.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Извлекать информацию о географических объектах из дополнительных источников и Интернета и готовить сообщения о них. Работать с терминологическим словариком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истории создания карт в мире и в России, об истории создания глобуса.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что изучает география.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картами полушарий.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карте, глобусе материки и океаны, горы, равнины, моря, тепловые пояса Земли.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«география», «географ»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в том числе решение рабочих задач с использованием общедоступных источников информации. 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0" w:type="dxa"/>
          </w:tcPr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696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глазами историка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 урок .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города (села). Работать с терминологическим словариком. Готовить сообщение о прошлом своего региона, города (села)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Понимать,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что история – это наука, которая изучает то, что было в прошлом людей.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источники исторических сведений.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летописей и археологии, архивов и музеев для изучения истории.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«история», «историк», «исторический источник», «архив», «летопись», «археология», «археолог»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Достаточно полно и точно выражать свои мысли в соответствии с задачами и условиями коммуникации. Поиск и выделение необходимой информации, в том числе решение рабочих задач с использованием общедоступных источников информации. Сотрудничество с учителем и сверстниками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Когда и где?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№4 «Знакомство с историческими картами»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по «ленте времени» век, в котором происходили упоминавшиеся ранее исторические события. Обсуждать сроки начала года в разных летоисчислениях. Анализировать историческую карту, рассказывать по ней об исторических событиях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Понимать,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что означают слова и выражения: «век», «тысячелетие», «наша эра», «до нашей эры».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летоисчислении в древности и в наши дни.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«лентой времени».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исторической картой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глазами эколога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мире с точки зрения эколога. Анализировать современные экологические проблемы, предлагать меры по их решению. Знакомиться с 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сообщения.Изучать экологический календарь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что если люди погубят окружающую природу, то и сами не выживут.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развитии человечества во взаимодействии с природой.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экологические проблемы и пути их решения.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международные соглашения по охране окружающей среды, международные экологические организации.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приобретенные знания для оценки воздействия человека на природу, выполнение правил поведения в природе и участие в её охране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Построение логической цепочки рассуждений, анализ истинности утверждений. Интегрироваться в группу сверстников и 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моделей.Инициативное сотрудничество в поиске и сборе информации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в парк (наблюдение за деревьями).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объекты и явления природы.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природные объекты с помощью атласа-определителя.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Фиксировать результаты наблюдений.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природных сообществах, характерных для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Наблюдать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Всемирное наследие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 причинах появления Списка Всемирного наследия. Различать объекты Всемирного природного и культурного наследия. Знакомиться по карте-схеме с наиболее значимыми объектами Всемирного наследия, определять их по фотографиям. Читать в учебнике текст об одном из объектов Всемирного наследия, использовать его как образец для подготовки собственных сообщений.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информацию об объектах Всемирного наследия и готовить о них сообщения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Понимать,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что такое всемирное наследие.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составных частях Всемирного наследия: природном и культурном наследиях.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объекты Всемирного наследия, используя карту.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объекты Всемирного наследия, которые находятся в России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 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Международная Красная книга.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№ 1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Знакомиться по рисунку учебника с животными из Международной Красной книги. Читать в учебнике текст о животном из Международной Красной книги и использовать его как образец для подготовки собственных сообщений. Извлекать из дополнительной литературы, Интернета информацию о животных из Международной Красной книги и готовить о них сообщения. Подготовка сообщения о животных из Международной Красной книги. Моделирование в виде схемы воздействие человека на природу. Обсуждение, как каждый может помочь природе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Международной Красной книге.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том, что нужно сделать для спасения каждого вида.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Объяснять,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почему животные оказались под угрозой исчезновения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3C5D29" w:rsidRPr="00A26EBF">
        <w:trPr>
          <w:jc w:val="center"/>
        </w:trPr>
        <w:tc>
          <w:tcPr>
            <w:tcW w:w="14580" w:type="dxa"/>
            <w:gridSpan w:val="7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«Природа России» (10 часов)</w:t>
            </w: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+ 1 природная экскурсия из раздела «Родной край – часть большой страны» (по усмотрению учителя*)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0" w:type="dxa"/>
          </w:tcPr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Равнины и горы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выставке «Где мы были»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формы земной поверхности.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карте наиболее крупные равнины и горы.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вулканах Камчатки – объекте Всемирного наследия.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Ильменском заповеднике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Осознанное и произвольное построение речевого высказывания в устной и письменной форме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t>12.10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Моря, озёра и реки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моря Северного Ледовитого, Тихого и Атлантического океанов. 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теме урока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карте и рассказывать о морях Северного Ледовитого, Тихого и Атлантического океанов.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карте озёра:   Байкал, Ладожское, Онежское Каспийское .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карте реки: Волгу, Обь, Енисей, Лену, Амур.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Дальневосточном морском заповеднике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 Подготовка сообщения о загрязнении воды в морях, озёрах, реках и о мерах борьбы с загрязнениями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Природные зоны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 7 «Поиск и показ на карте природные зоны России»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картой природных зон России, сравнивать её с физической картой России; определять на карте природные зоны России, высказывать предположения о причинах их смены, осуществлять самопроверку.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природных зон области высотной поясности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природные зоны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смены природных зон с севера на юг.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карте природных зон области высотной поясности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Зона арктических пустынь.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№8 «Рассматривание 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зону арктических пустынь, осуществлять взаимопроверку.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взаимосвязь природных особенностей зоны арктических пустынь и её оснащённости солнечными лучами.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питания.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об освоении природных богатств в зоне арктических пустынь и возникших вследствие этого экологических проблемах, о природоохранных мероприятиях и заповедниках.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зону арктических пустынь по плану.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сведения о животном мире изучаемой зоны, готовить сообщения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Показывать н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карте природных зон зону арктических пустынь.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зависимости природных особенностей Арктики от освещённости её Солнцем, о полярном дне и полярной ночи.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условия, необходимые для жизни живых организмов.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Приводить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примеры представителей разных групп растений и животных арктических пустынь.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экологических проблемах и охране природы в зоне арктических пустынь.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заповеднике «Остров Врангеля»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0" w:type="dxa"/>
          </w:tcPr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Тундра.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№9 «Рассматривание гербарных экземпляров растений, выявление признаков их приспособленности к условиям жизни в тундре»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взаимосвязь природных особенностей зоны тундры и её освещённости солнечными лучами.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Рассматривать в гербарии и на рисунке растения тундры, выявлять черты их приспособленности к условиям жизни; знакомиться по рисунку учебника с животным миром тундры, обнаруживать экологические связи в зоне тундры, рассказывать о них, моделировать характерные цепи питания.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об освоении природных богатств в зоне тундры и возникших вследствие этого экологических проблемах, о природоохранных мероприятиях и заповедниках.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зону тундры по плану; сравнивать природу тундры и арктических пустынь.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Изготавливать макет участка тундры.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информацию о растениях и животных тундры, готовить сообщения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Показывать н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карте природных зон зону тундры.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природные особенности зоны тундры.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 в тундре.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Приводить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тундры.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занятиях местного населения.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рассказывать об охране природы в зоне тундры.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Таймырском заповеднике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Построение логической цепочки рассуждений, анализ истинности утверждений.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Продуктивное взаимодействие и сотрудничество со сверстниками.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Моделирование связей организмов с окружающей средой, обсуждение и оценивание предложенных моделей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0" w:type="dxa"/>
          </w:tcPr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Леса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№10 «Рассматривание гербарных экземпляров растений, выявление признаков их приспособленности к условиям жизни в зоне лесов»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особенностей лесных зон распределения тепла и влаги.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природу тундры и лесных зон.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в Интернете информацию о растениях и животных лесных зон, готовить сообщения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Показывать н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карте природных зон зону тайги, смешанных и широколиственных лесов.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зависимости природы лесов от распределения тепла и влаги.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Приводить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леса.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экологические связи в лесах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высказывания в устной и письменной форме.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Планирование учебного сотрудничества с учителем и сверстниками </w:t>
            </w:r>
          </w:p>
        </w:tc>
      </w:tr>
      <w:tr w:rsidR="003C5D29" w:rsidRPr="00A26EBF">
        <w:trPr>
          <w:jc w:val="center"/>
        </w:trPr>
        <w:tc>
          <w:tcPr>
            <w:tcW w:w="14580" w:type="dxa"/>
            <w:gridSpan w:val="7"/>
          </w:tcPr>
          <w:p w:rsidR="003C5D29" w:rsidRDefault="003C5D29" w:rsidP="003C6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D29" w:rsidRPr="003C60E4" w:rsidRDefault="003C5D29" w:rsidP="003C60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6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 четверть</w:t>
            </w:r>
          </w:p>
          <w:p w:rsidR="003C5D29" w:rsidRPr="00DC222E" w:rsidRDefault="003C5D29" w:rsidP="003C6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Растения и животные леса.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Экскурсия № 2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объекты и явления природы.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природные объекты с помощью атласа-определителя.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Фиксировать результаты наблюдений.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природных сообществах, характерных для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Наблюдать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Лес и человек.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№1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помощью схемы и текста учебника раскрывать роль леса в природе и жизни людей.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леса, предлагать меры по его охране.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правила поведения в лесу с использованием книги «Великан на поляне».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 и Интернета сообщения о растениях и животных из Красной книги России. Готовить сообщения.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Совершать виртуальную экскурсию с помощью Интернета в национальный парк «Лосиный остров», обсуждать экологические проекты этого парка.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лесные зоны по плану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роли леса в природе и жизни людей.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экологические проблемы зоны лесов.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растения и животных леса, которые занесены в Красную книгу России.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правилах поведения в лесу.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заповедники и национальные парки лесных зон.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Приокско-Террасном заповеднике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Зона степей.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№11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общий вид леса и степи, описывать степь по фотографиям.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 зону степей, рассказывать о ней по карте.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особенностей степной зоны от распределения тепла и влаги.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степей, рассказывать об экологических связях в степи, моделировать характерные цепи питания.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природу зоны степей с природой лесов и тундры.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зоны степей и пути их решения.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 и Интернета информацию о растениях и животных степей, готовить сообщения.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Совершать виртуальные экскурсии с помощью Интернета в степные заповедники, обсуждать экологические проекты учёных в этих заповедниках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Показывать н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карте природных зон зону степей.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природных особенностях зоны степей.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степной зоны и пути их решения.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заповедники степной зоны.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питомниках для редких животных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Пустыни.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общий вид степи и пустыни, описывать пустыню по фотографиям.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 полупустыни и пустыни, рассказывать о них по карте.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природы полупустынь от распределения тепла и влаги.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природу зоны пустынь с природой степей.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полупустынь и пустынь и пути их решения.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Изготавливать макет участка пустынь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Показывать н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карте природных зон зону пустынь.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природных особенностях зоны пустынь.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освоении полупустынь и пустынь человеком.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зоны пустынь и пути их решения.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заповеднике «Чёрные Земли»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Чёрного моря.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№13«Рассматривание гербарных экземпляров растений, выявление признаков их приспособленности к условиям жизни в зоне субтропиков».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№ 2 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зону субтропиков, рассказывать о них по карте.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причины своеобразия природы субтропической зоны.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Черноморского побережья Кавказа, рассказывать об экологических связях, моделировать характерные цепи питания.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правила безопасности во время отдыха у моря, экологические проблемы Черноморского побережья Кавказа.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Совершать виртуальные экскурсии с помощью Интернета на курорты Черноморского побережья Кавказа, в Дендрарий  г. Сочи, в национальный парк «Сочинский».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рассказ «В пещере» из книги «Великан на поляне».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 терминологическим словариком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Показывать н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карте природных зон зону субтропиков.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безопасности во время отдыха у моря.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Черноморского побережья Кавказа.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растения и животных, которые занесены в Красную книгу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курортах Черноморского побережья Кавказа.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значения слов: «Черноморское побережье Кавказа», «субтропики»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3C5D29" w:rsidRPr="00A26EBF">
        <w:trPr>
          <w:jc w:val="center"/>
        </w:trPr>
        <w:tc>
          <w:tcPr>
            <w:tcW w:w="14580" w:type="dxa"/>
            <w:gridSpan w:val="7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«Родной край – часть большой страны» (15 часов)</w:t>
            </w: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 - 2 часа) две экскурсии проведены ранее в соответствии с климатическими условиями региона*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Родной край – часть большой страны.  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Экскурсия №3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Урок-экскурсия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объекты и явления природы.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природные объекты с помощью атласа-определителя.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Фиксировать результаты наблюдений.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природных сообществах, характерных для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Наблюдать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Наш край.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родной край по предложенному плану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политико-административной карте России родной край.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Знакомиться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картой родного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родном крае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Поверхность нашего края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по своим наблюдениям формы земной поверхности родного края; находить на карте региона 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меры по охране поверхности своего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Изготавливать макет знакомого участка поверхности родного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взрослых о формах поверхности рядом с городом (селом), о наличии оврагов и истории их возникновения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формы земной поверхности родного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карте региона основные формы земной поверхности, крупные овраги и балки.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охране поверхности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«овраг», «балка»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родителями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Водные богатства нашего края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список водных объектов своего региона; описывать одну из рек по плану; составлять план описания другого водного объекта (озера, пруда).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 значение водных богатств в жизни людей.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источники загрязнения близлежащих водоёмов.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водоохранных мероприятиях в городе (селе)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водные объекты своего региона, рассказывать об их значении для жизни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источники загрязнения вод в регионе.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на воде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Наши подземные богатства.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№15 «Рассматривание образцов полезных ископаемых, определение их свойств»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на физической карте России условные обозначения полезных ископаемых.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полезное ископаемое, изучать его свойства, находить информацию о применении, местах и способах добычи полезного ископаемого; описывать изученное полезное ископаемое по плану; готовить сообщение и представлять его классу.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изученные полезные ископаемые.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Выяснять в краеведческом музее, какие полезные ископаемые имеются в регионе.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сведения о предприятиях региона по переработке полезных ископаемых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 важнейшие полезные ископаемые родного края, их свойства, способы добычи, использование.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охране подземных богатств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Земля - кормилица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типы почв на иллюстрациях учебника и образцах.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Извлекать из краеведческой литературы информацию о типах почв своего региона; изготавливать макет разреза почвы; доказывать огромное значение почвы для жизни на Земле, осуществлять самопроверку.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информацию об охране почв в регионе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разнообразии почв России, о наиболее распространённых типах почв.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типы почв родного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охране почв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 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леса.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№16 «Рассматривание гербарных экземпляров растений леса и их распознавание»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с помощью атласа-определителя растения смешанного леса в гербарии; узнавать по иллюстрациям в учебнике представителей лесного сообщества; выявлять экологические связи в лесу.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 том, какие растения, животные, грибы встречаются в лесах родного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 цепи питания, характерные для лесного сообщества региона.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нарушения экологических связей в лесном сообществе по вине человека, предлагать пути решения экологических проблем.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лесное сообщество региона по данному в учебнике плану.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леса,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Понимать, что лес – сложное единство живой и неживой природы.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выражения «природное сообщество».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смешанного леса.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обитателей леса с помощью атласа-определителя.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родном крае, о жизни леса.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Приводить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примеры представителей разных групп растений и животных (2–3 представителя из изученных ), леса, раскрывать особенности их внешнего вида и жизни, различать части растения, отображать их в рисунке (схеме).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Моделировать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цепи питания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Давать аргументированный ответ на поставленный вопрос. Анализ объектов с целью выделения признаков (существенных, несущественных).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луга.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№17 «Рассматривание гербарных экземпляров растений луга и их распознавание»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луг по фотографии, определять растения луга в гербарии; знакомиться с животными луга по иллюстрации учебника; выявлять экологические связи на лугу.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 луговых растениях, животных и грибах своего региона.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 цепи питания на лугу, осуществлять взаимопроверку и коррекцию.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луговое сообщество по плану.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природные особенности леса и луга.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памятку «Как вести себя на лугу».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луга,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луга.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жизни луга.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Приводить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(2–3 представителя из  изученных ) луга, раскрывать особенности их внешнего вида и жизни.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Моделировать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влиянии человека на жизнь луга.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охране лугов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Выделение необходимой информации; установление причинно-следственных связей, представление цепочек объектов и явлений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в пресных водах.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№18 «Рассматривание гербарных экземпляров растений пресных вод и их распознавание»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водоём по фотографии; определять с помощью атласа-определителя растения пресного водоёма; узнавать по иллюстрациям учебника живые организмы пресных вод; выявлять экологические связи в пресном водоёме.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об обитателях пресных вод родного края.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 цепи питания в пресноводном сообществе своего региона.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пресноводное сообщество своего региона по плану.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способы приспособления растений и животных к жизни в воде.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пресного водоёма, определять его обитателей с помощью атласа-определителя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пресных вод.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жизни в пресных водах.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(2–3 представителя из изученных) пресных вод, раскрывать особенности их внешнего вида и жизни.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Моделировать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у водоёма.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охране пресноводных растений и животных.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болотах и об их охране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Растениеводство в нашем крае.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зависимость растениеводства в регионе от природных условий.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краеведческой литературе с одной из отраслей растениеводства, готовить сообщения, представлять их классу.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с помощью иллюстраций учебника полевые культуры в гербарии; различать зёрна зерновых культур.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сорта культурных растений (на примерах, характерных для региона)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весенними работами в поле, огороде, саду, участвовать в посильной работе по выращиванию растений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растениеводстве как об отрасли сельского хозяйства.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сорта культурных растений.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отрасли растениеводства в родном крае.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ухода за культурными растениями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Промежуточная диагностическая работа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тесты с выбором ответа.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правильность/неправильность предложенных ответов.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Адекватно оценивать свои знания в соответствии с набранными баллами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Оценивать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свои достижения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3C5D29" w:rsidRPr="00A26EBF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6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четверть </w:t>
            </w:r>
          </w:p>
          <w:p w:rsidR="003C5D29" w:rsidRPr="003C60E4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Животноводство в нашем крае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зависимость животноводства в регионе от природных условий.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краеведческой литературе с одной из отраслей животноводства, готовить сообщения, представлять их классу.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породы домашних животных (на примерах, характерных для региона).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животноводстве как об отрасли сельского хозяйства.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породы домашних животных.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отрасли животноводства в регионе и рассказывать об их развитии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Презентация проектов.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№ 3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Урок-проект 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Извлекать информацию из дополнительных источников.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Посещать музеи, обрабатывать материалы экскурсий.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семьи, других взрослых.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иллюстрации для презентации проекта (фотографии, слайды, рисунки).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тексты сообщений.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Выступать с сообщением в классе.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свои достижения по выполнению проекта и достижения товарищей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презентацию проектов с демонстрацией иллюстраций и других подготовленных материалов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3C5D29" w:rsidRPr="00A26EBF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«Страницы Всемирной истории» (5 часов)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Начало истории человечества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разворотом «Наши проекты», выбирать проекты для выполнения.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по «ленте времени» длительность периода первобытной истории.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роль огня и приручения животных.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на основе экскурсии в краеведческий музей о жизни, быте и культуре первобытных людей на территории региона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первобытном обществе, о первобытном искусстве.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роль археологии в изучении первобытного общества.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выражения «первобытные люди».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«ленту времени»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древности: далёкий и близкий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по «ленте времени» длительность Древнего мира.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на карте местоположение древних государств.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Обобщать сведения о древних государствах, их культуре, религиях, выявлять общее и отличия.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роль появления и развития письменности в древности для развития человечества, сопоставлять алфавиты древности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Древнем Египте, Древней Греции, Древнем Риме, об их культуре и религии.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«ленту времени».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роль археологических находок для изучения истории древних государств.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«Древний мир», «иероглифы», «пирамиды»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Средние века: время рыцарей и замков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Находить на карте местоположение крупных городов, возникших в средневековье.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Описывать по фотографиям средневековые достопримечательности современных городов.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исторические источники по изучению Древнего мира и средневековья.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Развивать воображение, реконструируя быт и рыцарские турниры средневековья.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мировые религии, выявлять их сходство и различия: место и время их возникновения, особенности храмов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Средних веках в истории Европы, о возникновении городов.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Сопоставлять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мировые религии.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рыцарях и замках.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важность изобретения книгопечатания для человечества.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«Средние века», «христианство», «ислам», «буддизм», «рыцарь», «замок»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Новое время: встреча Европы и Америки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по «ленте времени» длительность периода Нового времени, сопоставлять её с длительностью Древнего мира и средневековья.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Сопоставлять жизненную философию людей в средневековье и в Новое время.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методы изучения истории Древнего мира и Нового времени.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по фотографиям различия в архитектуре городов Древнего мира, средневековья и Нового времени.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роль великих географических открытий в истории человечества.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реконструируя историю технических изобретений в Новое время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Новом времени в истории Европы,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развития предпринимательства.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Характеризовать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научные открытия и технические изобретения Нового времени.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Прослеживать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карте маршруты Великих географических открытий.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выдающихся людей </w:t>
            </w:r>
            <w:r w:rsidRPr="00DC222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ового времени.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географической картой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Новейшее время: история продолжается сегодня.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№ 4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на «ленте времени» начало Новейшего времени.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значение исследования Арктики и Антарктики для развития науки.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 развитии парламентаризма и республиканской формы правления.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ооб освоении космоса, об изобретении ядерного оружия, Первой и Второй мировой войнах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исследованиях Арктики и Антарктики.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Характеризовать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изменения в политическом устройстве стран мира.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научные открытия и технические изобретения ХХ – ХХ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веков.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выдающихся людей </w:t>
            </w:r>
            <w:r w:rsidRPr="00DC222E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овейшего времени.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что ХХ столетие – это время двух самых кровопролитных войн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«Страницы истории России» (20 часов)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древних славян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карту расселения племён древних славян.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взаимосвязь жизни древних славян и их занятий с природными условиями того времени.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верования древних славян.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древнеславянское жилище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карте территории расселения древних славян.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жизни древних славян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 времена Древней Руси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Прослеживать по карте Древней Руси путь «изваряг в греки» и расширении территории государства в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– Х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веках.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систему государственной власти в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– Х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веках в Древней Руси.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дату Крещения Руси.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причину введения на Руси христианства и значение Крещения.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былину об Илье Муромце как отражение борьбы Древней Руси с кочевниками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столицу Древней Руси.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принятия Русью христианства.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«великий князь», «бояре», «дружина», «Крещение»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trHeight w:val="4558"/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Страна городов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воображение, реконструируя жизнь древних новгородцев.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Обсуждать, почему былина о Садко могла появиться только в Новгороде.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значение летописи об основании Москвы как исторического источника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важность находок археологами берестяных грамот.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летописи об основании Москвы.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Сопоставлять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жизнь двух главных городов Древней Руси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Сотрудничество с учителем, другими взрослыми и учащимися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 книжной сокровищницы Древней Руси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роль создания славянской письменности для распространения культуры в Древней Руси.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состояние грамотности на Руси после создания славянской азбуки.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роль летописей для изучения истории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оформление рукописных книг как памятников древнерусского искусства.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Сопоставлять оформление древнерусских книг с современными.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Обсуждать роль рукописной книги в развитии русской культуры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имена создателей славянской азбуки.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слова «летопись».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роль летописей для изучения истории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роль рукописной книги в развитии русской культуры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Трудные времена на Русской земле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Прослеживать по карте нашествие Батыя на Русь.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причины поражения Древней Руси в ходе монгольского нашествия.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по иллюстрациям учебника вооружение древнерусских и монгольских воинов.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на карте места сражений Александра Невского со шведскими и немецкими захватчиками.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иллюстрациям учебника сравнивать вооружение русских и немецких рыцарей.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Выказывать своё отношение к личности Александра Невского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монгольском нашествии.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«дань», «хан», «Золотая Орда».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Александре Невском.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Описывать вооружение воинов: древнерусских, монголо-татарских, рыцарей-крестоносцев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530" w:type="dxa"/>
          </w:tcPr>
          <w:p w:rsidR="003C5D29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Русь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расправляет крылья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факты возрождения северо-восточных земель Руси.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 Москве Ивана Калиты.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Прослеживать по карте объединение русских земель вокруг Москвы.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Обсуждать, какие личные качества Ивана Калиты сыграли роль в успехе его правления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Приводить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факты, свидетельствующие о возрождении Северо-Восточной Руси.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чем известен в истории Иван Калита.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слова «монастырь»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 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Куликовская битва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Прослеживать по карте передвижения русских и ордынских войск.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план рассказа о Куликовской битве.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дату Куликовской битвы.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Обсуждать, почему была так важна для Дмитрия Донского поддержка Сергия Радонежского.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поединках богатырей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 Куликовской битве по составленному плану.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 ход Куликовской битвы.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Осознавать роль Куликовской битвы в истории России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Иван Третий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об изменении политики в отношении Золотой Орды.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по иллюстрациям в учебнике изменения в облике Москвы.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значение освобождения от монгольского ига.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даты освобождения от монгольского ига, венчания Ивана Грозного на царство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возникновении единого независимого Российского государства со столицей в Москве, об укреплении экономики.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освобождения от монгольского ига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Мастера печатных дел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Сопоставлять современные и первопечатные учебники по иллюстрациям.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воображение, «обучая грамоте» учеников Х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первопечатнике Иване Фёдорове и изданиях первых русских учебников.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слов: «книгопечатание», «первопечатники»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Патриоты России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год освобождения Москвы.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этом событии от имени участника ополчения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Осознавать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борьбы за независимость в начале Х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века в истории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«народное ополчение»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Пётр Великий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 и Интернета информацию о Петре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которой нет в учебнике.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достопримечательности Санкт-Петербурга.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Обсуждать, заслуженно ли Пётр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стал называться Великим.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год основания Санкт-Петербурга, год, когда Россия стала империей.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приобретения города, основанные Петром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Выказывать своё отношение к личности Петра Великого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реформах Петра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основе материала учебника.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Понимать,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почемуПётра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называют Великим.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основании града Петра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Михаил Васильевич Ломоносов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Составлять план рассказа о М.В. Ломоносове.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Прослеживать по карте путь М.В. Ломоносова из Холмогор в Москву.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Обсуждать, каковы были заслуги М.В. Ломоносова в развитии науки и культуры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Отмечать на «ленте времени» дату основания Московского университета.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Извлекать из Интернета сведения о современном МГУ им. М.В. Ломоносова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М.В. Ломоносове.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заслуги М.В. Ломоносова в развитии науки и культуры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Екатерина Великая.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№2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Обсуждать, заслуженно ли Екатерина Вторая стала называться Великой.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достопримечательности Петербурга.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положение разных слоёв российского общества.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по учебнику о крестьянской войне Е. Пугачёва.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Прослеживать по карте рост территории государства.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по учебнику о Ф.Ф. Ушакове и А.В. Суворове.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Извлекать из Интернета сведения о Петербурге, Москве, других городах России в Х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веке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Екатерине Второй.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Понимать,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почему Екатерина Вторая стала называться Великой.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знаменитых военачальниках Ф.Ф. Ушакове и А.В. Суворове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3C5D29" w:rsidRPr="00A26EBF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1CE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4 четверть </w:t>
            </w:r>
          </w:p>
          <w:p w:rsidR="003C5D29" w:rsidRPr="001D1CEF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Отечественная война 1812 года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Отечественную войну 1812 года.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Обсуждать, почему война 1812 года называется Отечественной.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Извлекать из Интернета сведения о биографии героев Отечественной войны 1812 года, готовить доклады, презентовать их в классе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Бородинском сражении.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М.И. Кутузове.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почему война 1812 года называется Отечественной.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Кузьме Минине и Дмитрии Пожарском.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«Отечественная война»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историческими картами, находить на карте Транссибирскую магистраль.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Сопоставлять исторические источники.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сведения о технических новшествах, появившихся в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веке в регионе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технические новшества, которые изменили жизнь людей.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освобождения крестьян от крепостной зависимости.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Петербурге и Москве после 1861 года.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Россия вступает в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начало Первой мировой войны, Февральской и Октябрьской революций.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рассказа о событиях начала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века и рассказывать о них по плану.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Интервьюировать взрослых членов семьи о том, какую роль сыграли Октябрьская революция и Гражданская война в судьбе семьи.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составляя от лица журналиста начала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века интервью с учёным, каким он видит наступивший век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«Гражданская война».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 Первой мировой войне, Февральской и Октябрьской революциях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родителями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1920 – 1930-х годов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по карте СССР с административно-территориальным устройством страны.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гербы России и СССР по иллюстрациям, знакомиться с символикой герба СССР.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тексты гимнов дореволюционной России, СССР и Российской Федерации.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по фотографиям в Интернете с обликом довоенных станций метро.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образовании СССР.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переходе предприятий в собственность государства, о борьбе с неграмотностью, об изменениях в жизни города и деревни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план рассказа о ходе Великой Отечественной войны, рассказывать о ней по плану.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Обсуждать, в чём значение Победы в Великой Отечественной войне для нашей страны и всего мира.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Прослушивать в записи песню «Вставай, страна огромная» и другие песни времён войны.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Делиться впечатлениями от фотографий военных лет и от картин на тему войны и Парада Победы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ходе Великой Отечественной войны.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чём значение Победы в Великой Отечественной войне для нашей страны и всего мира.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«Великая Отечественная война»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Выяснять в краеведческом музее, какой вклад внёс город (село) в Победу.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ходе Великой Отечественной войны.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чём значение Победы в Великой Отечественной войне для нашей страны и всего мира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Страна, открывшая путь в космос.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№ 5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литературы, Интернета информацию об освоении космоса.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 о том, как они запомнили день 12 апреля 1961 года.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Прослушивать в записи песни, посвящённые полёту Юрия Гагарина.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репродукциями картин космонавта А.Леонова на космическую тему.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крупных стройках послевоенного времени в СССР.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экологические проблемы того времени.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события, которые произошли в нашей стране в 1991 году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3C5D29" w:rsidRPr="00A26EBF">
        <w:trPr>
          <w:trHeight w:val="284"/>
          <w:jc w:val="center"/>
        </w:trPr>
        <w:tc>
          <w:tcPr>
            <w:tcW w:w="14580" w:type="dxa"/>
            <w:gridSpan w:val="7"/>
            <w:vAlign w:val="center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«Современная Россия» (9 часов)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Основной закон России и права человека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Находить на политико-</w:t>
            </w: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административной карте РФ края, области, республики, автономные округа, автономные области, города федерального значения.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Анализировать закреплённые в Конвенции права ребёнка.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Обсуждать, как права одного человека соотносятся с правами других людей.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Готовить проекты «Декларации прав» (членов семьи, учащихся класса, учителей и учащихся), обсуждать их в классе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федеральном устройстве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что такое Конституция, о чём говорится во Всеобщей Декларации прав человека.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слов: «федерация», «конституция», «конвенция»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0" w:type="dxa"/>
          </w:tcPr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Мы – граждане России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прерогативы Президента, Федерального Собрания и Правительства.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государственными делами по программам новостей ТВ и печатным средствам массовой информации.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деятельность депутата (вносить предложения по законопроектам в ходе ролевой игры)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права и обязанности гражданина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права и обязанности гражданина, устанавливать их взаимосвязь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связях.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Славные символы России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Государственным флагом России. Его историей, с Красным знаменем Победы.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Обсуждать, зачем государству нужны символы.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символы своего класса, семьи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что такое «символ» и называть символы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символов России в жизни государства и общества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0" w:type="dxa"/>
          </w:tcPr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Такие разные праздники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с праздниками и Памятными днями России, обсуждать их значение для страны и каждого его гражданина.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Выяснять, используя краеведческую литературу, какие праздники отмечаются в крае.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 своих любимых праздниках.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со взрослыми: составлять календарь профессиональных праздников в соответствии с профессиями родителей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праздники государственные, профессиональные, церковные, народные, семейные.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Приводить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примеры праздников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за второе полугодие.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 диагностическая работа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задания; проверять свои знания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Адекватно</w:t>
            </w: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оценивать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анализировать свои знания/незнания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0" w:type="dxa"/>
          </w:tcPr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(по Дальнему Востоку, на просторах Сибири)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Урок-путешествие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(по Уралу, по северу европейской России)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и сравнивать гербы городов России, выяснять их символику.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0" w:type="dxa"/>
          </w:tcPr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3C5D29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(по Волге, по югу России) </w:t>
            </w:r>
          </w:p>
          <w:p w:rsidR="003C5D29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«Весенние изменения в природе»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Волге, по югу России с помощью Интернета, посещать музеи, осматривать памятники истории и культуры.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Рассказывать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3C5D29" w:rsidRPr="00DC222E" w:rsidRDefault="003C5D29" w:rsidP="0091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учащимися.</w:t>
            </w:r>
          </w:p>
        </w:tc>
      </w:tr>
      <w:tr w:rsidR="003C5D29" w:rsidRPr="00A26EBF">
        <w:trPr>
          <w:jc w:val="center"/>
        </w:trPr>
        <w:tc>
          <w:tcPr>
            <w:tcW w:w="545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0" w:type="dxa"/>
          </w:tcPr>
          <w:p w:rsidR="003C5D29" w:rsidRPr="00DC222E" w:rsidRDefault="003C5D29" w:rsidP="00913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53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Презентация проектов </w:t>
            </w:r>
          </w:p>
        </w:tc>
        <w:tc>
          <w:tcPr>
            <w:tcW w:w="1440" w:type="dxa"/>
          </w:tcPr>
          <w:p w:rsidR="003C5D29" w:rsidRPr="00DC222E" w:rsidRDefault="003C5D29" w:rsidP="00913C9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Урок-конференция </w:t>
            </w:r>
          </w:p>
        </w:tc>
        <w:tc>
          <w:tcPr>
            <w:tcW w:w="3773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Извлекать информацию из дополнительных источников и Интернета.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Посещать музеи, обрабатывать материалы экскурсий.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семьи, других взрослых.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Выступать с подготовленными сообщениями, иллюстрировать их наглядными материалами.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Обсуждать выступления учащихся. 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свои достижения и достижения других учащихся </w:t>
            </w:r>
          </w:p>
        </w:tc>
        <w:tc>
          <w:tcPr>
            <w:tcW w:w="3260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Представлять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проектной деятельности.</w:t>
            </w:r>
          </w:p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Формировать </w:t>
            </w: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адекватную оценку своих достижений </w:t>
            </w:r>
          </w:p>
        </w:tc>
        <w:tc>
          <w:tcPr>
            <w:tcW w:w="3042" w:type="dxa"/>
          </w:tcPr>
          <w:p w:rsidR="003C5D29" w:rsidRPr="00DC222E" w:rsidRDefault="003C5D29" w:rsidP="00913C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2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умение с достаточной полнотой и точностью выражать свои мысли в соответствии с задачами и условиями коммуникации  </w:t>
            </w:r>
          </w:p>
        </w:tc>
      </w:tr>
    </w:tbl>
    <w:p w:rsidR="003C5D29" w:rsidRDefault="003C5D29">
      <w:bookmarkStart w:id="0" w:name="_GoBack"/>
      <w:bookmarkEnd w:id="0"/>
    </w:p>
    <w:sectPr w:rsidR="003C5D29" w:rsidSect="00913C98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D29" w:rsidRDefault="003C5D29" w:rsidP="005C1CA5">
      <w:pPr>
        <w:spacing w:after="0" w:line="240" w:lineRule="auto"/>
      </w:pPr>
      <w:r>
        <w:separator/>
      </w:r>
    </w:p>
  </w:endnote>
  <w:endnote w:type="continuationSeparator" w:id="1">
    <w:p w:rsidR="003C5D29" w:rsidRDefault="003C5D29" w:rsidP="005C1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D29" w:rsidRDefault="003C5D29" w:rsidP="005C1CA5">
      <w:pPr>
        <w:spacing w:after="0" w:line="240" w:lineRule="auto"/>
      </w:pPr>
      <w:r>
        <w:separator/>
      </w:r>
    </w:p>
  </w:footnote>
  <w:footnote w:type="continuationSeparator" w:id="1">
    <w:p w:rsidR="003C5D29" w:rsidRDefault="003C5D29" w:rsidP="005C1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D29" w:rsidRDefault="003C5D29" w:rsidP="002A5603">
    <w:pPr>
      <w:pStyle w:val="Header"/>
      <w:tabs>
        <w:tab w:val="clear" w:pos="4677"/>
        <w:tab w:val="clear" w:pos="9355"/>
        <w:tab w:val="right" w:pos="14570"/>
      </w:tabs>
      <w:jc w:val="center"/>
    </w:pPr>
    <w:r>
      <w:t>Павлова Галина Ивановна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4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9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0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2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cs="Wingdings" w:hint="default"/>
      </w:rPr>
    </w:lvl>
  </w:abstractNum>
  <w:abstractNum w:abstractNumId="33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5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6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1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2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3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7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47"/>
  </w:num>
  <w:num w:numId="3">
    <w:abstractNumId w:val="48"/>
  </w:num>
  <w:num w:numId="4">
    <w:abstractNumId w:val="34"/>
  </w:num>
  <w:num w:numId="5">
    <w:abstractNumId w:val="23"/>
  </w:num>
  <w:num w:numId="6">
    <w:abstractNumId w:val="38"/>
  </w:num>
  <w:num w:numId="7">
    <w:abstractNumId w:val="35"/>
  </w:num>
  <w:num w:numId="8">
    <w:abstractNumId w:val="37"/>
  </w:num>
  <w:num w:numId="9">
    <w:abstractNumId w:val="44"/>
  </w:num>
  <w:num w:numId="10">
    <w:abstractNumId w:val="40"/>
  </w:num>
  <w:num w:numId="11">
    <w:abstractNumId w:val="46"/>
  </w:num>
  <w:num w:numId="12">
    <w:abstractNumId w:val="11"/>
  </w:num>
  <w:num w:numId="13">
    <w:abstractNumId w:val="18"/>
  </w:num>
  <w:num w:numId="14">
    <w:abstractNumId w:val="16"/>
  </w:num>
  <w:num w:numId="15">
    <w:abstractNumId w:val="10"/>
  </w:num>
  <w:num w:numId="16">
    <w:abstractNumId w:val="41"/>
  </w:num>
  <w:num w:numId="17">
    <w:abstractNumId w:val="4"/>
  </w:num>
  <w:num w:numId="18">
    <w:abstractNumId w:val="19"/>
  </w:num>
  <w:num w:numId="19">
    <w:abstractNumId w:val="1"/>
  </w:num>
  <w:num w:numId="20">
    <w:abstractNumId w:val="21"/>
  </w:num>
  <w:num w:numId="21">
    <w:abstractNumId w:val="27"/>
  </w:num>
  <w:num w:numId="22">
    <w:abstractNumId w:val="28"/>
  </w:num>
  <w:num w:numId="23">
    <w:abstractNumId w:val="33"/>
  </w:num>
  <w:num w:numId="24">
    <w:abstractNumId w:val="36"/>
  </w:num>
  <w:num w:numId="25">
    <w:abstractNumId w:val="43"/>
  </w:num>
  <w:num w:numId="26">
    <w:abstractNumId w:val="15"/>
  </w:num>
  <w:num w:numId="27">
    <w:abstractNumId w:val="20"/>
  </w:num>
  <w:num w:numId="28">
    <w:abstractNumId w:val="6"/>
  </w:num>
  <w:num w:numId="29">
    <w:abstractNumId w:val="30"/>
  </w:num>
  <w:num w:numId="30">
    <w:abstractNumId w:val="39"/>
  </w:num>
  <w:num w:numId="31">
    <w:abstractNumId w:val="8"/>
  </w:num>
  <w:num w:numId="32">
    <w:abstractNumId w:val="32"/>
  </w:num>
  <w:num w:numId="33">
    <w:abstractNumId w:val="0"/>
  </w:num>
  <w:num w:numId="34">
    <w:abstractNumId w:val="24"/>
  </w:num>
  <w:num w:numId="35">
    <w:abstractNumId w:val="17"/>
  </w:num>
  <w:num w:numId="36">
    <w:abstractNumId w:val="3"/>
  </w:num>
  <w:num w:numId="37">
    <w:abstractNumId w:val="29"/>
  </w:num>
  <w:num w:numId="38">
    <w:abstractNumId w:val="42"/>
  </w:num>
  <w:num w:numId="39">
    <w:abstractNumId w:val="13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2"/>
  </w:num>
  <w:num w:numId="43">
    <w:abstractNumId w:val="31"/>
  </w:num>
  <w:num w:numId="44">
    <w:abstractNumId w:val="2"/>
  </w:num>
  <w:num w:numId="45">
    <w:abstractNumId w:val="9"/>
  </w:num>
  <w:num w:numId="46">
    <w:abstractNumId w:val="5"/>
  </w:num>
  <w:num w:numId="47">
    <w:abstractNumId w:val="45"/>
  </w:num>
  <w:num w:numId="48">
    <w:abstractNumId w:val="25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16B"/>
    <w:rsid w:val="00081997"/>
    <w:rsid w:val="00167BBC"/>
    <w:rsid w:val="0018509D"/>
    <w:rsid w:val="001D1CEF"/>
    <w:rsid w:val="00235859"/>
    <w:rsid w:val="00281F6B"/>
    <w:rsid w:val="002A5603"/>
    <w:rsid w:val="0038516B"/>
    <w:rsid w:val="003C5D29"/>
    <w:rsid w:val="003C60E4"/>
    <w:rsid w:val="005C1CA5"/>
    <w:rsid w:val="00696244"/>
    <w:rsid w:val="00881555"/>
    <w:rsid w:val="00913C98"/>
    <w:rsid w:val="009662A3"/>
    <w:rsid w:val="009B56B5"/>
    <w:rsid w:val="00A26EBF"/>
    <w:rsid w:val="00B837CF"/>
    <w:rsid w:val="00BB02FD"/>
    <w:rsid w:val="00BB3488"/>
    <w:rsid w:val="00D23984"/>
    <w:rsid w:val="00D25D34"/>
    <w:rsid w:val="00D301DB"/>
    <w:rsid w:val="00D643DC"/>
    <w:rsid w:val="00DC222E"/>
    <w:rsid w:val="00DD4FEF"/>
    <w:rsid w:val="00DD74E4"/>
    <w:rsid w:val="00DE4826"/>
    <w:rsid w:val="00E24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D34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3C98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13C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13C98"/>
    <w:pPr>
      <w:keepNext/>
      <w:spacing w:before="240" w:after="60" w:line="240" w:lineRule="auto"/>
      <w:outlineLvl w:val="2"/>
    </w:pPr>
    <w:rPr>
      <w:rFonts w:ascii="Tahoma" w:eastAsia="Times New Roman" w:hAnsi="Tahoma" w:cs="Tahoma"/>
      <w:sz w:val="16"/>
      <w:szCs w:val="1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13C98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13C9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13C9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13C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3C98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13C9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13C98"/>
    <w:rPr>
      <w:rFonts w:ascii="Tahoma" w:hAnsi="Tahoma" w:cs="Tahoma"/>
      <w:sz w:val="16"/>
      <w:szCs w:val="1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13C98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13C98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13C98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13C98"/>
    <w:rPr>
      <w:rFonts w:ascii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913C9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913C98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3C98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913C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13C98"/>
    <w:rPr>
      <w:rFonts w:ascii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13C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13C98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13C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13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13C9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913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13C98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913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3C98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913C98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13C98"/>
    <w:rPr>
      <w:rFonts w:ascii="Cambria" w:hAnsi="Cambria" w:cs="Cambria"/>
      <w:b/>
      <w:bCs/>
      <w:kern w:val="28"/>
      <w:sz w:val="32"/>
      <w:szCs w:val="32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13C98"/>
    <w:rPr>
      <w:rFonts w:ascii="Tahoma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913C98"/>
    <w:pPr>
      <w:shd w:val="clear" w:color="auto" w:fill="000080"/>
      <w:spacing w:after="0" w:line="240" w:lineRule="auto"/>
    </w:pPr>
    <w:rPr>
      <w:rFonts w:ascii="Tahoma" w:hAnsi="Tahoma" w:cs="Tahoma"/>
      <w:shd w:val="clear" w:color="auto" w:fill="000080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sid w:val="00DE4826"/>
    <w:rPr>
      <w:rFonts w:ascii="Times New Roman" w:hAnsi="Times New Roman" w:cs="Times New Roman"/>
      <w:sz w:val="2"/>
      <w:szCs w:val="2"/>
      <w:lang w:eastAsia="en-US"/>
    </w:rPr>
  </w:style>
  <w:style w:type="character" w:customStyle="1" w:styleId="1">
    <w:name w:val="Схема документа Знак1"/>
    <w:basedOn w:val="DefaultParagraphFont"/>
    <w:uiPriority w:val="99"/>
    <w:semiHidden/>
    <w:rsid w:val="00913C98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913C98"/>
    <w:rPr>
      <w:b/>
      <w:bCs/>
    </w:rPr>
  </w:style>
  <w:style w:type="paragraph" w:styleId="ListParagraph">
    <w:name w:val="List Paragraph"/>
    <w:basedOn w:val="Normal"/>
    <w:uiPriority w:val="99"/>
    <w:qFormat/>
    <w:rsid w:val="00913C98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913C98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13C9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">
    <w:name w:val="Знак Знак4"/>
    <w:basedOn w:val="DefaultParagraphFont"/>
    <w:uiPriority w:val="99"/>
    <w:rsid w:val="00913C98"/>
    <w:rPr>
      <w:rFonts w:ascii="Times New Roman" w:hAnsi="Times New Roman" w:cs="Times New Roman"/>
    </w:rPr>
  </w:style>
  <w:style w:type="paragraph" w:styleId="NoSpacing">
    <w:name w:val="No Spacing"/>
    <w:uiPriority w:val="99"/>
    <w:qFormat/>
    <w:rsid w:val="00913C98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913C98"/>
  </w:style>
  <w:style w:type="paragraph" w:customStyle="1" w:styleId="Default">
    <w:name w:val="Default"/>
    <w:uiPriority w:val="99"/>
    <w:rsid w:val="00913C9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a">
    <w:name w:val="Знак"/>
    <w:basedOn w:val="Normal"/>
    <w:uiPriority w:val="99"/>
    <w:rsid w:val="00913C9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pelle">
    <w:name w:val="spelle"/>
    <w:basedOn w:val="DefaultParagraphFont"/>
    <w:uiPriority w:val="99"/>
    <w:rsid w:val="00913C98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DefaultParagraphFont"/>
    <w:uiPriority w:val="99"/>
    <w:rsid w:val="00913C9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FontStyle13">
    <w:name w:val="Font Style13"/>
    <w:basedOn w:val="DefaultParagraphFont"/>
    <w:uiPriority w:val="99"/>
    <w:rsid w:val="00913C98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DefaultParagraphFont"/>
    <w:uiPriority w:val="99"/>
    <w:rsid w:val="00913C98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9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913C98"/>
  </w:style>
  <w:style w:type="character" w:styleId="Emphasis">
    <w:name w:val="Emphasis"/>
    <w:basedOn w:val="DefaultParagraphFont"/>
    <w:uiPriority w:val="99"/>
    <w:qFormat/>
    <w:rsid w:val="00913C98"/>
    <w:rPr>
      <w:i/>
      <w:iCs/>
    </w:rPr>
  </w:style>
  <w:style w:type="paragraph" w:styleId="BodyText2">
    <w:name w:val="Body Text 2"/>
    <w:basedOn w:val="Normal"/>
    <w:link w:val="BodyText2Char"/>
    <w:uiPriority w:val="99"/>
    <w:rsid w:val="00913C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13C9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13C98"/>
  </w:style>
  <w:style w:type="character" w:customStyle="1" w:styleId="c2">
    <w:name w:val="c2"/>
    <w:basedOn w:val="DefaultParagraphFont"/>
    <w:uiPriority w:val="99"/>
    <w:rsid w:val="00913C98"/>
  </w:style>
  <w:style w:type="character" w:customStyle="1" w:styleId="c42">
    <w:name w:val="c42"/>
    <w:basedOn w:val="DefaultParagraphFont"/>
    <w:uiPriority w:val="99"/>
    <w:rsid w:val="00913C98"/>
  </w:style>
  <w:style w:type="paragraph" w:customStyle="1" w:styleId="c36">
    <w:name w:val="c36"/>
    <w:basedOn w:val="Normal"/>
    <w:uiPriority w:val="99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913C98"/>
  </w:style>
  <w:style w:type="character" w:customStyle="1" w:styleId="c8">
    <w:name w:val="c8"/>
    <w:basedOn w:val="DefaultParagraphFont"/>
    <w:uiPriority w:val="99"/>
    <w:rsid w:val="00913C98"/>
  </w:style>
  <w:style w:type="paragraph" w:customStyle="1" w:styleId="c20">
    <w:name w:val="c20"/>
    <w:basedOn w:val="Normal"/>
    <w:uiPriority w:val="99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Normal"/>
    <w:uiPriority w:val="99"/>
    <w:rsid w:val="00913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913C9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13C9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uiPriority w:val="99"/>
    <w:rsid w:val="00913C98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1"/>
      <w:szCs w:val="21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913C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913C98"/>
    <w:rPr>
      <w:rFonts w:ascii="Arial" w:hAnsi="Arial" w:cs="Arial"/>
      <w:vanish/>
      <w:color w:val="000000"/>
      <w:sz w:val="16"/>
      <w:szCs w:val="16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13C98"/>
    <w:rPr>
      <w:vertAlign w:val="superscript"/>
    </w:rPr>
  </w:style>
  <w:style w:type="paragraph" w:customStyle="1" w:styleId="Style87">
    <w:name w:val="Style87"/>
    <w:basedOn w:val="Normal"/>
    <w:uiPriority w:val="99"/>
    <w:rsid w:val="00913C98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104">
    <w:name w:val="Font Style104"/>
    <w:basedOn w:val="DefaultParagraphFont"/>
    <w:uiPriority w:val="99"/>
    <w:rsid w:val="00913C98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DefaultParagraphFont"/>
    <w:uiPriority w:val="99"/>
    <w:rsid w:val="00913C9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DefaultParagraphFont"/>
    <w:uiPriority w:val="99"/>
    <w:rsid w:val="00913C9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Normal"/>
    <w:uiPriority w:val="99"/>
    <w:rsid w:val="00913C9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29">
    <w:name w:val="Font Style29"/>
    <w:basedOn w:val="DefaultParagraphFont"/>
    <w:uiPriority w:val="99"/>
    <w:rsid w:val="00913C98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913C9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Normal"/>
    <w:uiPriority w:val="99"/>
    <w:rsid w:val="00913C98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31">
    <w:name w:val="Font Style31"/>
    <w:basedOn w:val="DefaultParagraphFont"/>
    <w:uiPriority w:val="99"/>
    <w:rsid w:val="00913C9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Normal"/>
    <w:uiPriority w:val="99"/>
    <w:rsid w:val="00913C98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913C98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Century Gothic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37</Pages>
  <Words>9825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2019-11-10T10:03:00Z</cp:lastPrinted>
  <dcterms:created xsi:type="dcterms:W3CDTF">2017-06-08T07:00:00Z</dcterms:created>
  <dcterms:modified xsi:type="dcterms:W3CDTF">2019-11-10T10:05:00Z</dcterms:modified>
</cp:coreProperties>
</file>